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2DDB8" w14:textId="77777777" w:rsidR="002722D2" w:rsidRDefault="002722D2" w:rsidP="002722D2">
      <w:pPr>
        <w:pStyle w:val="Unittitle"/>
      </w:pPr>
      <w:r>
        <w:t xml:space="preserve">7. Building technology principles </w:t>
      </w:r>
    </w:p>
    <w:p w14:paraId="7CB0A87E" w14:textId="47CE501D" w:rsidR="002722D2" w:rsidRDefault="002722D2" w:rsidP="002722D2">
      <w:pPr>
        <w:pStyle w:val="Heading1"/>
      </w:pPr>
      <w:r>
        <w:t xml:space="preserve">Worksheet </w:t>
      </w:r>
      <w:r w:rsidR="00EB5981">
        <w:t>10</w:t>
      </w:r>
      <w:r>
        <w:t>: Superstructure elements chart (learner)</w:t>
      </w:r>
    </w:p>
    <w:p w14:paraId="203CE302" w14:textId="77777777" w:rsidR="002722D2" w:rsidRDefault="002722D2" w:rsidP="002722D2">
      <w:pPr>
        <w:pStyle w:val="Answer"/>
      </w:pPr>
    </w:p>
    <w:p w14:paraId="5ADD99AB" w14:textId="77777777" w:rsidR="002722D2" w:rsidRDefault="002722D2" w:rsidP="002722D2">
      <w:pPr>
        <w:pStyle w:val="Answer"/>
      </w:pPr>
    </w:p>
    <w:tbl>
      <w:tblPr>
        <w:tblStyle w:val="TableGrid"/>
        <w:tblW w:w="13813" w:type="dxa"/>
        <w:tblInd w:w="357" w:type="dxa"/>
        <w:tblLook w:val="04A0" w:firstRow="1" w:lastRow="0" w:firstColumn="1" w:lastColumn="0" w:noHBand="0" w:noVBand="1"/>
      </w:tblPr>
      <w:tblGrid>
        <w:gridCol w:w="2696"/>
        <w:gridCol w:w="2728"/>
        <w:gridCol w:w="2707"/>
        <w:gridCol w:w="2989"/>
        <w:gridCol w:w="2693"/>
      </w:tblGrid>
      <w:tr w:rsidR="002722D2" w14:paraId="420C2FCF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025D1C14" w14:textId="77777777" w:rsidR="002722D2" w:rsidRDefault="002722D2" w:rsidP="00890B4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Element 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490ACE68" w14:textId="77777777" w:rsidR="002722D2" w:rsidRDefault="002722D2" w:rsidP="00890B4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Definition 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3E9D4CE4" w14:textId="77777777" w:rsidR="002722D2" w:rsidRDefault="002722D2" w:rsidP="00890B4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Function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339BA0E5" w14:textId="77777777" w:rsidR="002722D2" w:rsidRDefault="002722D2" w:rsidP="00890B4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Domestic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74783167" w14:textId="77777777" w:rsidR="002722D2" w:rsidRDefault="002722D2" w:rsidP="00890B4B">
            <w:pPr>
              <w:pStyle w:val="Answer"/>
              <w:ind w:left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Commercial </w:t>
            </w:r>
          </w:p>
        </w:tc>
      </w:tr>
      <w:tr w:rsidR="002722D2" w14:paraId="591C8CFE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E78C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Walls</w:t>
            </w:r>
          </w:p>
          <w:p w14:paraId="66C9CD69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</w:p>
          <w:p w14:paraId="66DA1008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E968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2734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C95D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B599" w14:textId="77777777" w:rsidR="002722D2" w:rsidRDefault="002722D2" w:rsidP="00890B4B">
            <w:pPr>
              <w:pStyle w:val="Answer"/>
              <w:ind w:left="0"/>
            </w:pPr>
          </w:p>
        </w:tc>
      </w:tr>
      <w:tr w:rsidR="002722D2" w14:paraId="5BC67203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C105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Floors</w:t>
            </w:r>
          </w:p>
          <w:p w14:paraId="094EA101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</w:p>
          <w:p w14:paraId="28836214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7461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8248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E437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693" w14:textId="77777777" w:rsidR="002722D2" w:rsidRDefault="002722D2" w:rsidP="00890B4B">
            <w:pPr>
              <w:pStyle w:val="Answer"/>
              <w:ind w:left="0"/>
            </w:pPr>
          </w:p>
        </w:tc>
      </w:tr>
      <w:tr w:rsidR="002722D2" w14:paraId="47AE40F0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CA68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 xml:space="preserve">Roofs </w:t>
            </w:r>
          </w:p>
          <w:p w14:paraId="0A31F883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</w:p>
          <w:p w14:paraId="3A176F50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32F8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24F1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0B04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6DA7" w14:textId="77777777" w:rsidR="002722D2" w:rsidRDefault="002722D2" w:rsidP="00890B4B">
            <w:pPr>
              <w:pStyle w:val="Answer"/>
              <w:ind w:left="0"/>
            </w:pPr>
          </w:p>
        </w:tc>
      </w:tr>
      <w:tr w:rsidR="002722D2" w14:paraId="2AF51FC2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038B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 xml:space="preserve">Windows </w:t>
            </w:r>
          </w:p>
          <w:p w14:paraId="65DAA27E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</w:p>
          <w:p w14:paraId="0F98A20E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BB3D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104A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CDE8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3431" w14:textId="77777777" w:rsidR="002722D2" w:rsidRDefault="002722D2" w:rsidP="00890B4B">
            <w:pPr>
              <w:pStyle w:val="Answer"/>
              <w:ind w:left="0"/>
            </w:pPr>
          </w:p>
        </w:tc>
      </w:tr>
      <w:tr w:rsidR="002722D2" w14:paraId="6BF51D85" w14:textId="77777777" w:rsidTr="00890B4B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14CB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 xml:space="preserve">Doors </w:t>
            </w:r>
          </w:p>
          <w:p w14:paraId="01BA75E2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</w:p>
          <w:p w14:paraId="6949132D" w14:textId="77777777" w:rsidR="002722D2" w:rsidRDefault="002722D2" w:rsidP="00890B4B">
            <w:pPr>
              <w:pStyle w:val="Answer"/>
              <w:ind w:left="0"/>
              <w:rPr>
                <w:b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8868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CD35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3269" w14:textId="77777777" w:rsidR="002722D2" w:rsidRDefault="002722D2" w:rsidP="00890B4B">
            <w:pPr>
              <w:pStyle w:val="Answer"/>
              <w:ind w:left="0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BCE9" w14:textId="77777777" w:rsidR="002722D2" w:rsidRDefault="002722D2" w:rsidP="00890B4B">
            <w:pPr>
              <w:pStyle w:val="Answer"/>
              <w:ind w:left="0"/>
            </w:pPr>
          </w:p>
        </w:tc>
      </w:tr>
    </w:tbl>
    <w:p w14:paraId="32CCE328" w14:textId="77777777" w:rsidR="002722D2" w:rsidRPr="00373729" w:rsidRDefault="002722D2" w:rsidP="002722D2"/>
    <w:p w14:paraId="1805F114" w14:textId="77777777" w:rsidR="00FC596E" w:rsidRPr="002722D2" w:rsidRDefault="00FC596E" w:rsidP="002722D2"/>
    <w:sectPr w:rsidR="00FC596E" w:rsidRPr="002722D2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26C6B" w14:textId="77777777" w:rsidR="00974AE3" w:rsidRDefault="00974AE3">
      <w:pPr>
        <w:spacing w:before="0" w:after="0"/>
      </w:pPr>
      <w:r>
        <w:separator/>
      </w:r>
    </w:p>
  </w:endnote>
  <w:endnote w:type="continuationSeparator" w:id="0">
    <w:p w14:paraId="4A63F8CE" w14:textId="77777777" w:rsidR="00974AE3" w:rsidRDefault="00974A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38679" w14:textId="77777777" w:rsidR="00A11257" w:rsidRDefault="00A112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B1B20" w14:textId="70D0C0AE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3AE08525" wp14:editId="5C887CB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5C6AF2">
      <w:fldChar w:fldCharType="begin"/>
    </w:r>
    <w:r w:rsidR="005C6AF2">
      <w:instrText xml:space="preserve"> NUMPAGES   \* MERGEFORMAT </w:instrText>
    </w:r>
    <w:r w:rsidR="005C6AF2">
      <w:fldChar w:fldCharType="separate"/>
    </w:r>
    <w:r w:rsidR="005C6AF2">
      <w:rPr>
        <w:noProof/>
      </w:rPr>
      <w:t>2</w:t>
    </w:r>
    <w:r w:rsidR="005C6AF2">
      <w:rPr>
        <w:noProof/>
      </w:rPr>
      <w:fldChar w:fldCharType="end"/>
    </w:r>
    <w:r w:rsidR="00A11257">
      <w:rPr>
        <w:noProof/>
      </w:rPr>
      <w:t xml:space="preserve">                                             </w:t>
    </w:r>
    <w:r w:rsidR="00A11257" w:rsidRPr="00A11257">
      <w:rPr>
        <w:noProof/>
      </w:rPr>
      <w:t xml:space="preserve">© </w:t>
    </w:r>
    <w:r w:rsidR="00BD434D" w:rsidRPr="00BD434D">
      <w:rPr>
        <w:noProof/>
      </w:rPr>
      <w:t>City &amp; Guilds Limited</w:t>
    </w:r>
    <w:r w:rsidR="00A11257" w:rsidRPr="00A11257">
      <w:rPr>
        <w:noProof/>
      </w:rPr>
      <w:t>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5EBE8" w14:textId="77777777" w:rsidR="00A11257" w:rsidRDefault="00A112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F10BD" w14:textId="77777777" w:rsidR="00974AE3" w:rsidRDefault="00974AE3">
      <w:pPr>
        <w:spacing w:before="0" w:after="0"/>
      </w:pPr>
      <w:r>
        <w:separator/>
      </w:r>
    </w:p>
  </w:footnote>
  <w:footnote w:type="continuationSeparator" w:id="0">
    <w:p w14:paraId="106087EC" w14:textId="77777777" w:rsidR="00974AE3" w:rsidRDefault="00974A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21987" w14:textId="77777777" w:rsidR="00A11257" w:rsidRDefault="00A112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EFABE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217BE74E" wp14:editId="29655FF9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0C762A7C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11F959F" wp14:editId="23BBB726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BA9360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2C489A42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AE1C8" w14:textId="77777777" w:rsidR="00A11257" w:rsidRDefault="00A112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5882845">
    <w:abstractNumId w:val="4"/>
  </w:num>
  <w:num w:numId="2" w16cid:durableId="1578707324">
    <w:abstractNumId w:val="14"/>
  </w:num>
  <w:num w:numId="3" w16cid:durableId="875966646">
    <w:abstractNumId w:val="21"/>
  </w:num>
  <w:num w:numId="4" w16cid:durableId="1480729713">
    <w:abstractNumId w:val="16"/>
  </w:num>
  <w:num w:numId="5" w16cid:durableId="516697949">
    <w:abstractNumId w:val="7"/>
  </w:num>
  <w:num w:numId="6" w16cid:durableId="1341617763">
    <w:abstractNumId w:val="15"/>
  </w:num>
  <w:num w:numId="7" w16cid:durableId="686830857">
    <w:abstractNumId w:val="7"/>
  </w:num>
  <w:num w:numId="8" w16cid:durableId="26489289">
    <w:abstractNumId w:val="1"/>
  </w:num>
  <w:num w:numId="9" w16cid:durableId="1085303889">
    <w:abstractNumId w:val="7"/>
    <w:lvlOverride w:ilvl="0">
      <w:startOverride w:val="1"/>
    </w:lvlOverride>
  </w:num>
  <w:num w:numId="10" w16cid:durableId="675423925">
    <w:abstractNumId w:val="17"/>
  </w:num>
  <w:num w:numId="11" w16cid:durableId="1512790527">
    <w:abstractNumId w:val="13"/>
  </w:num>
  <w:num w:numId="12" w16cid:durableId="1591889017">
    <w:abstractNumId w:val="5"/>
  </w:num>
  <w:num w:numId="13" w16cid:durableId="552035811">
    <w:abstractNumId w:val="12"/>
  </w:num>
  <w:num w:numId="14" w16cid:durableId="364259119">
    <w:abstractNumId w:val="18"/>
  </w:num>
  <w:num w:numId="15" w16cid:durableId="256255894">
    <w:abstractNumId w:val="10"/>
  </w:num>
  <w:num w:numId="16" w16cid:durableId="995182410">
    <w:abstractNumId w:val="6"/>
  </w:num>
  <w:num w:numId="17" w16cid:durableId="932668965">
    <w:abstractNumId w:val="23"/>
  </w:num>
  <w:num w:numId="18" w16cid:durableId="910313394">
    <w:abstractNumId w:val="24"/>
  </w:num>
  <w:num w:numId="19" w16cid:durableId="2050452362">
    <w:abstractNumId w:val="3"/>
  </w:num>
  <w:num w:numId="20" w16cid:durableId="873226792">
    <w:abstractNumId w:val="2"/>
  </w:num>
  <w:num w:numId="21" w16cid:durableId="70124908">
    <w:abstractNumId w:val="8"/>
  </w:num>
  <w:num w:numId="22" w16cid:durableId="1649823982">
    <w:abstractNumId w:val="8"/>
    <w:lvlOverride w:ilvl="0">
      <w:startOverride w:val="1"/>
    </w:lvlOverride>
  </w:num>
  <w:num w:numId="23" w16cid:durableId="641622782">
    <w:abstractNumId w:val="22"/>
  </w:num>
  <w:num w:numId="24" w16cid:durableId="1051419356">
    <w:abstractNumId w:val="8"/>
    <w:lvlOverride w:ilvl="0">
      <w:startOverride w:val="1"/>
    </w:lvlOverride>
  </w:num>
  <w:num w:numId="25" w16cid:durableId="2100828286">
    <w:abstractNumId w:val="8"/>
    <w:lvlOverride w:ilvl="0">
      <w:startOverride w:val="1"/>
    </w:lvlOverride>
  </w:num>
  <w:num w:numId="26" w16cid:durableId="2062168048">
    <w:abstractNumId w:val="9"/>
  </w:num>
  <w:num w:numId="27" w16cid:durableId="762337673">
    <w:abstractNumId w:val="19"/>
  </w:num>
  <w:num w:numId="28" w16cid:durableId="12609366">
    <w:abstractNumId w:val="8"/>
    <w:lvlOverride w:ilvl="0">
      <w:startOverride w:val="1"/>
    </w:lvlOverride>
  </w:num>
  <w:num w:numId="29" w16cid:durableId="690767833">
    <w:abstractNumId w:val="20"/>
  </w:num>
  <w:num w:numId="30" w16cid:durableId="1027095732">
    <w:abstractNumId w:val="8"/>
  </w:num>
  <w:num w:numId="31" w16cid:durableId="57216208">
    <w:abstractNumId w:val="8"/>
    <w:lvlOverride w:ilvl="0">
      <w:startOverride w:val="1"/>
    </w:lvlOverride>
  </w:num>
  <w:num w:numId="32" w16cid:durableId="632561467">
    <w:abstractNumId w:val="8"/>
    <w:lvlOverride w:ilvl="0">
      <w:startOverride w:val="1"/>
    </w:lvlOverride>
  </w:num>
  <w:num w:numId="33" w16cid:durableId="219828093">
    <w:abstractNumId w:val="0"/>
  </w:num>
  <w:num w:numId="34" w16cid:durableId="15838759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227"/>
    <w:rsid w:val="000033BD"/>
    <w:rsid w:val="0003287C"/>
    <w:rsid w:val="0003696E"/>
    <w:rsid w:val="00060D62"/>
    <w:rsid w:val="00082C62"/>
    <w:rsid w:val="000B231F"/>
    <w:rsid w:val="000E194B"/>
    <w:rsid w:val="00110217"/>
    <w:rsid w:val="00152AC3"/>
    <w:rsid w:val="00156AF3"/>
    <w:rsid w:val="00176046"/>
    <w:rsid w:val="0019491D"/>
    <w:rsid w:val="001F74AD"/>
    <w:rsid w:val="00262992"/>
    <w:rsid w:val="002722D2"/>
    <w:rsid w:val="00295CA8"/>
    <w:rsid w:val="002D07A8"/>
    <w:rsid w:val="002F0F77"/>
    <w:rsid w:val="003405EA"/>
    <w:rsid w:val="003F7F14"/>
    <w:rsid w:val="00404B31"/>
    <w:rsid w:val="0040563C"/>
    <w:rsid w:val="004117F4"/>
    <w:rsid w:val="004132F8"/>
    <w:rsid w:val="00440227"/>
    <w:rsid w:val="00474C7E"/>
    <w:rsid w:val="00474F67"/>
    <w:rsid w:val="0048500D"/>
    <w:rsid w:val="00524E1B"/>
    <w:rsid w:val="005545EC"/>
    <w:rsid w:val="005C6AF2"/>
    <w:rsid w:val="006124C0"/>
    <w:rsid w:val="006135C0"/>
    <w:rsid w:val="0064344C"/>
    <w:rsid w:val="00663B7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6FEE"/>
    <w:rsid w:val="00797FA7"/>
    <w:rsid w:val="00876848"/>
    <w:rsid w:val="008C1F1C"/>
    <w:rsid w:val="008D47A6"/>
    <w:rsid w:val="00974AE3"/>
    <w:rsid w:val="009975A0"/>
    <w:rsid w:val="009C3AF2"/>
    <w:rsid w:val="009C5C6E"/>
    <w:rsid w:val="009E7368"/>
    <w:rsid w:val="00A11257"/>
    <w:rsid w:val="00A2454C"/>
    <w:rsid w:val="00AA343B"/>
    <w:rsid w:val="00AD179E"/>
    <w:rsid w:val="00AE245C"/>
    <w:rsid w:val="00AE2660"/>
    <w:rsid w:val="00AF4E8F"/>
    <w:rsid w:val="00B054EC"/>
    <w:rsid w:val="00B54776"/>
    <w:rsid w:val="00BD434D"/>
    <w:rsid w:val="00BE2C21"/>
    <w:rsid w:val="00C01D20"/>
    <w:rsid w:val="00C202BF"/>
    <w:rsid w:val="00C21EAA"/>
    <w:rsid w:val="00C23AA3"/>
    <w:rsid w:val="00C60280"/>
    <w:rsid w:val="00C858D7"/>
    <w:rsid w:val="00C92F19"/>
    <w:rsid w:val="00CE3E19"/>
    <w:rsid w:val="00D073BC"/>
    <w:rsid w:val="00D56B82"/>
    <w:rsid w:val="00D634FC"/>
    <w:rsid w:val="00DA2485"/>
    <w:rsid w:val="00DB7F65"/>
    <w:rsid w:val="00DE29A8"/>
    <w:rsid w:val="00E05AB5"/>
    <w:rsid w:val="00E76C37"/>
    <w:rsid w:val="00E96A4E"/>
    <w:rsid w:val="00EB5981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7522D2"/>
  <w15:docId w15:val="{E7752CE8-7D58-4B9B-A0FF-B22DF04C1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BD434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landscape_Construction.dotx</Template>
  <TotalTime>1</TotalTime>
  <Pages>1</Pages>
  <Words>29</Words>
  <Characters>188</Characters>
  <Application>Microsoft Office Word</Application>
  <DocSecurity>0</DocSecurity>
  <Lines>7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8</cp:revision>
  <cp:lastPrinted>2021-02-18T12:47:00Z</cp:lastPrinted>
  <dcterms:created xsi:type="dcterms:W3CDTF">2021-07-12T08:11:00Z</dcterms:created>
  <dcterms:modified xsi:type="dcterms:W3CDTF">2025-11-12T18:34:00Z</dcterms:modified>
</cp:coreProperties>
</file>